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3B35" w:rsidRDefault="00213B35" w:rsidP="00213B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PAKNAM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13B35" w:rsidRDefault="00213B35" w:rsidP="00213B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Lenham</w:t>
      </w:r>
      <w:proofErr w:type="spellEnd"/>
      <w:r>
        <w:rPr>
          <w:rFonts w:ascii="Times New Roman" w:hAnsi="Times New Roman" w:cs="Times New Roman"/>
        </w:rPr>
        <w:t>, Kent. Baker.</w:t>
      </w:r>
    </w:p>
    <w:p w:rsidR="00213B35" w:rsidRDefault="00213B35" w:rsidP="00213B35">
      <w:pPr>
        <w:rPr>
          <w:rFonts w:ascii="Times New Roman" w:hAnsi="Times New Roman" w:cs="Times New Roman"/>
        </w:rPr>
      </w:pPr>
    </w:p>
    <w:p w:rsidR="00213B35" w:rsidRDefault="00213B35" w:rsidP="00213B35">
      <w:pPr>
        <w:rPr>
          <w:rFonts w:ascii="Times New Roman" w:hAnsi="Times New Roman" w:cs="Times New Roman"/>
        </w:rPr>
      </w:pPr>
    </w:p>
    <w:p w:rsidR="00213B35" w:rsidRDefault="00213B35" w:rsidP="00213B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William Haute(q.v.) brought a plaint of debt against him, Robert</w:t>
      </w:r>
    </w:p>
    <w:p w:rsidR="00213B35" w:rsidRDefault="00213B35" w:rsidP="00213B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Holand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Harrietsham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Felde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Harrietsham</w:t>
      </w:r>
      <w:proofErr w:type="spellEnd"/>
      <w:r>
        <w:rPr>
          <w:rFonts w:ascii="Times New Roman" w:hAnsi="Times New Roman" w:cs="Times New Roman"/>
        </w:rPr>
        <w:t>(q.v.).</w:t>
      </w:r>
    </w:p>
    <w:p w:rsidR="00213B35" w:rsidRDefault="00213B35" w:rsidP="00213B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213B35" w:rsidRDefault="00213B35" w:rsidP="00213B35">
      <w:pPr>
        <w:rPr>
          <w:rFonts w:ascii="Times New Roman" w:hAnsi="Times New Roman" w:cs="Times New Roman"/>
        </w:rPr>
      </w:pPr>
    </w:p>
    <w:p w:rsidR="00213B35" w:rsidRDefault="00213B35" w:rsidP="00213B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January 2018</w:t>
      </w:r>
    </w:p>
    <w:p w:rsidR="006B2F86" w:rsidRPr="00E71FC3" w:rsidRDefault="00213B3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3B35" w:rsidRDefault="00213B35" w:rsidP="00E71FC3">
      <w:r>
        <w:separator/>
      </w:r>
    </w:p>
  </w:endnote>
  <w:endnote w:type="continuationSeparator" w:id="0">
    <w:p w:rsidR="00213B35" w:rsidRDefault="00213B3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3B35" w:rsidRDefault="00213B35" w:rsidP="00E71FC3">
      <w:r>
        <w:separator/>
      </w:r>
    </w:p>
  </w:footnote>
  <w:footnote w:type="continuationSeparator" w:id="0">
    <w:p w:rsidR="00213B35" w:rsidRDefault="00213B3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B35"/>
    <w:rsid w:val="001A7C09"/>
    <w:rsid w:val="00213B3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A3EEF9-3ED0-4030-A95B-ED537E1EB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3B3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2018-01-13T19:57:00Z</dcterms:created>
  <dcterms:modified xsi:type="dcterms:W3CDTF">2018-01-13T19:57:00Z</dcterms:modified>
</cp:coreProperties>
</file>